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CD" w:rsidRPr="00E32A78" w:rsidRDefault="00B20BCD" w:rsidP="00D2594C">
      <w:pPr>
        <w:spacing w:after="0" w:line="360" w:lineRule="auto"/>
        <w:jc w:val="center"/>
      </w:pPr>
      <w:r w:rsidRPr="00E32A78">
        <w:t>С О Г Л А Ш Е Н И Е</w:t>
      </w:r>
    </w:p>
    <w:p w:rsidR="00B20BCD" w:rsidRPr="00E32A78" w:rsidRDefault="00B20BCD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Нижнесанибанского 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B20BCD" w:rsidRPr="00E32A78" w:rsidRDefault="00B20BCD" w:rsidP="00BD4CDF">
      <w:pPr>
        <w:spacing w:after="0" w:line="240" w:lineRule="auto"/>
      </w:pPr>
    </w:p>
    <w:p w:rsidR="00B20BCD" w:rsidRPr="00E32A78" w:rsidRDefault="00B20BCD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</w:t>
      </w:r>
      <w:r>
        <w:t xml:space="preserve">          </w:t>
      </w:r>
      <w:r w:rsidRPr="00E32A78">
        <w:t xml:space="preserve"> </w:t>
      </w:r>
      <w:r>
        <w:t>22 ноября 2017</w:t>
      </w:r>
      <w:r w:rsidRPr="00E32A78">
        <w:t xml:space="preserve"> года</w:t>
      </w:r>
    </w:p>
    <w:p w:rsidR="00B20BCD" w:rsidRPr="00E32A78" w:rsidRDefault="00B20BCD" w:rsidP="004B0B2F">
      <w:pPr>
        <w:spacing w:after="0" w:line="240" w:lineRule="auto"/>
        <w:jc w:val="both"/>
      </w:pPr>
    </w:p>
    <w:p w:rsidR="00B20BCD" w:rsidRPr="00E32A78" w:rsidRDefault="00B20BCD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Нижнесанибанского 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Хинчагова Федора Митушовича</w:t>
      </w:r>
      <w:r w:rsidRPr="00E32A78">
        <w:t xml:space="preserve">, действующего на основании Устава </w:t>
      </w:r>
      <w:r>
        <w:t>Нижнесанибанского 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Нижнесанибанского 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B20BCD" w:rsidRPr="00E32A78" w:rsidRDefault="00B20BCD" w:rsidP="00A2713D">
      <w:pPr>
        <w:spacing w:after="0" w:line="240" w:lineRule="auto"/>
        <w:jc w:val="both"/>
      </w:pPr>
    </w:p>
    <w:p w:rsidR="00B20BCD" w:rsidRPr="00E32A78" w:rsidRDefault="00B20BCD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B20BCD" w:rsidRPr="00E32A78" w:rsidRDefault="00B20BCD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B20BCD" w:rsidRPr="00E32A78" w:rsidRDefault="00B20BCD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20BCD" w:rsidRPr="00E32A78" w:rsidRDefault="00B20BCD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20BCD" w:rsidRPr="00E32A78" w:rsidRDefault="00B20BCD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20BCD" w:rsidRPr="00E32A78" w:rsidRDefault="00B20BCD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20BCD" w:rsidRPr="00E32A78" w:rsidRDefault="00B20BCD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20BCD" w:rsidRDefault="00B20BCD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B20BCD" w:rsidRDefault="00B20BCD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B20BCD" w:rsidRPr="00E32A78" w:rsidRDefault="00B20BCD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Нижнесанибанского 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B20BCD" w:rsidRPr="00E32A78" w:rsidRDefault="00B20BCD" w:rsidP="00865ED1">
      <w:pPr>
        <w:spacing w:after="0" w:line="240" w:lineRule="auto"/>
        <w:jc w:val="both"/>
      </w:pPr>
    </w:p>
    <w:p w:rsidR="00B20BCD" w:rsidRDefault="00B20BCD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B20BCD" w:rsidRDefault="00B20BCD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B20BCD" w:rsidRPr="00E32A78" w:rsidRDefault="00B20BCD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20BCD" w:rsidRPr="00E32A78" w:rsidRDefault="00B20BCD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20BCD" w:rsidRPr="00E32A78" w:rsidRDefault="00B20BCD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20BCD" w:rsidRPr="00E32A78" w:rsidRDefault="00B20BCD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20BCD" w:rsidRDefault="00B20BCD" w:rsidP="006C5963">
      <w:pPr>
        <w:spacing w:after="0" w:line="240" w:lineRule="auto"/>
        <w:jc w:val="both"/>
      </w:pPr>
    </w:p>
    <w:p w:rsidR="00B20BCD" w:rsidRPr="00E32A78" w:rsidRDefault="00B20BCD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B20BCD" w:rsidRDefault="00B20BCD" w:rsidP="006C5963">
      <w:pPr>
        <w:spacing w:after="0" w:line="240" w:lineRule="auto"/>
        <w:jc w:val="both"/>
      </w:pPr>
    </w:p>
    <w:p w:rsidR="00B20BCD" w:rsidRPr="00E32A78" w:rsidRDefault="00B20BCD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B20BCD" w:rsidRDefault="00B20BCD" w:rsidP="006C5963">
      <w:pPr>
        <w:spacing w:after="0" w:line="240" w:lineRule="auto"/>
        <w:jc w:val="both"/>
      </w:pPr>
    </w:p>
    <w:p w:rsidR="00B20BCD" w:rsidRDefault="00B20BCD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B20BCD" w:rsidRPr="00E32A78" w:rsidRDefault="00B20BCD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B20BCD" w:rsidRPr="00E32A78" w:rsidRDefault="00B20BCD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B20BCD" w:rsidRPr="00E32A78" w:rsidRDefault="00B20BCD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B20BCD" w:rsidRDefault="00B20BCD" w:rsidP="006C5963">
      <w:pPr>
        <w:spacing w:after="0" w:line="240" w:lineRule="auto"/>
        <w:jc w:val="both"/>
      </w:pPr>
    </w:p>
    <w:p w:rsidR="00B20BCD" w:rsidRPr="00E32A78" w:rsidRDefault="00B20BCD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B20BCD" w:rsidRPr="00E32A78" w:rsidRDefault="00B20BCD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20BCD" w:rsidRPr="00E32A78" w:rsidRDefault="00B20BCD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20BCD" w:rsidRPr="00E32A78" w:rsidRDefault="00B20BCD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B20BCD" w:rsidRDefault="00B20BCD" w:rsidP="005E6DC3">
      <w:pPr>
        <w:spacing w:after="0" w:line="240" w:lineRule="auto"/>
        <w:jc w:val="both"/>
      </w:pPr>
    </w:p>
    <w:p w:rsidR="00B20BCD" w:rsidRDefault="00B20BCD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B20BCD" w:rsidRPr="00E32A78" w:rsidRDefault="00B20BCD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B20BCD" w:rsidRPr="00E32A78" w:rsidRDefault="00B20BCD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B20BCD" w:rsidRDefault="00B20BCD" w:rsidP="00D036AE">
      <w:pPr>
        <w:spacing w:after="0" w:line="240" w:lineRule="auto"/>
        <w:jc w:val="both"/>
      </w:pPr>
    </w:p>
    <w:p w:rsidR="00B20BCD" w:rsidRDefault="00B20BCD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B20BCD" w:rsidRPr="00E32A78" w:rsidRDefault="00B20BCD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B20BCD" w:rsidRPr="00E32A78" w:rsidRDefault="00B20BCD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B20BCD" w:rsidRPr="00E32A78" w:rsidRDefault="00B20BCD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B20BCD" w:rsidRPr="00E32A78" w:rsidRDefault="00B20BCD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B20BCD" w:rsidRPr="00E32A78" w:rsidRDefault="00B20BCD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B20BCD" w:rsidRPr="00E32A78" w:rsidRDefault="00B20BCD" w:rsidP="00707926">
      <w:pPr>
        <w:spacing w:after="0" w:line="240" w:lineRule="auto"/>
        <w:jc w:val="both"/>
      </w:pPr>
    </w:p>
    <w:p w:rsidR="00B20BCD" w:rsidRPr="00E32A78" w:rsidRDefault="00B20BCD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B20BCD" w:rsidRPr="00E32A78" w:rsidRDefault="00B20BCD" w:rsidP="00707926">
      <w:pPr>
        <w:spacing w:after="0" w:line="240" w:lineRule="auto"/>
        <w:jc w:val="both"/>
      </w:pPr>
    </w:p>
    <w:p w:rsidR="00B20BCD" w:rsidRPr="00E32A78" w:rsidRDefault="00B20BCD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B20BCD" w:rsidRPr="00E32A78" w:rsidRDefault="00B20BCD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B20BCD" w:rsidRDefault="00B20BCD" w:rsidP="001C6084">
      <w:pPr>
        <w:spacing w:after="0" w:line="240" w:lineRule="auto"/>
        <w:jc w:val="center"/>
      </w:pPr>
    </w:p>
    <w:p w:rsidR="00B20BCD" w:rsidRPr="00E32A78" w:rsidRDefault="00B20BCD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B20BCD" w:rsidRPr="00E32A78" w:rsidRDefault="00B20BCD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B20BCD" w:rsidRPr="00E32A78" w:rsidRDefault="00B20BCD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B20BCD" w:rsidRDefault="00B20BCD" w:rsidP="00AC23B7">
      <w:pPr>
        <w:spacing w:after="0" w:line="240" w:lineRule="auto"/>
        <w:jc w:val="both"/>
      </w:pPr>
    </w:p>
    <w:p w:rsidR="00B20BCD" w:rsidRPr="00E32A78" w:rsidRDefault="00B20BCD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B20BCD" w:rsidRPr="00E32A78" w:rsidRDefault="00B20BCD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Нижнесанибанского 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4A607B">
              <w:t>363124,</w:t>
            </w:r>
            <w:r>
              <w:rPr>
                <w:sz w:val="22"/>
                <w:szCs w:val="22"/>
              </w:rPr>
              <w:t xml:space="preserve"> </w:t>
            </w:r>
            <w:r>
              <w:t>с. Нижняя Саниба, ул. Агузарова Т.К., 125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1512008050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3C29E3">
              <w:t xml:space="preserve">р/сч </w:t>
            </w:r>
            <w:r w:rsidRPr="004301A7">
              <w:rPr>
                <w:color w:val="000000"/>
              </w:rPr>
              <w:t>40204810800000000078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3C29E3">
              <w:t xml:space="preserve">БИК </w:t>
            </w:r>
            <w:r w:rsidRPr="004301A7">
              <w:t>049033001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B20BCD" w:rsidRPr="003C29E3" w:rsidRDefault="00B20BCD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B20BCD" w:rsidRPr="003C29E3">
        <w:tc>
          <w:tcPr>
            <w:tcW w:w="4785" w:type="dxa"/>
          </w:tcPr>
          <w:p w:rsidR="00B20BCD" w:rsidRPr="003C29E3" w:rsidRDefault="00B20BCD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Нижнесанибанского  сельского поселения</w:t>
            </w:r>
            <w:r w:rsidRPr="003C29E3">
              <w:t xml:space="preserve"> </w:t>
            </w:r>
          </w:p>
          <w:p w:rsidR="00B20BCD" w:rsidRPr="003C29E3" w:rsidRDefault="00B20BCD" w:rsidP="00863C40">
            <w:pPr>
              <w:spacing w:after="0" w:line="240" w:lineRule="auto"/>
            </w:pPr>
          </w:p>
          <w:p w:rsidR="00B20BCD" w:rsidRPr="003C29E3" w:rsidRDefault="00B20BCD" w:rsidP="00863C40">
            <w:pPr>
              <w:spacing w:after="0" w:line="240" w:lineRule="auto"/>
            </w:pPr>
          </w:p>
          <w:p w:rsidR="00B20BCD" w:rsidRPr="003C29E3" w:rsidRDefault="00B20BCD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Ф.М. Хинчагов</w:t>
            </w:r>
          </w:p>
          <w:p w:rsidR="00B20BCD" w:rsidRPr="003C29E3" w:rsidRDefault="00B20BCD" w:rsidP="00863C40">
            <w:pPr>
              <w:spacing w:after="0" w:line="240" w:lineRule="auto"/>
            </w:pPr>
          </w:p>
          <w:p w:rsidR="00B20BCD" w:rsidRPr="003C29E3" w:rsidRDefault="00B20BCD" w:rsidP="00863C40">
            <w:pPr>
              <w:spacing w:after="0" w:line="240" w:lineRule="auto"/>
            </w:pPr>
            <w:r>
              <w:t xml:space="preserve">27.10. </w:t>
            </w:r>
            <w:r w:rsidRPr="003C29E3">
              <w:t>2017</w:t>
            </w:r>
          </w:p>
          <w:p w:rsidR="00B20BCD" w:rsidRPr="003C29E3" w:rsidRDefault="00B20BCD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B20BCD" w:rsidRPr="003C29E3" w:rsidRDefault="00B20BCD" w:rsidP="00863C40">
            <w:pPr>
              <w:spacing w:after="0" w:line="240" w:lineRule="auto"/>
            </w:pPr>
            <w:r w:rsidRPr="003C29E3">
              <w:t>МП.</w:t>
            </w:r>
          </w:p>
          <w:p w:rsidR="00B20BCD" w:rsidRPr="003C29E3" w:rsidRDefault="00B20BCD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20BCD" w:rsidRPr="003C29E3" w:rsidRDefault="00B20BCD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20BCD" w:rsidRPr="003C29E3" w:rsidRDefault="00B20BCD" w:rsidP="00863C40">
            <w:pPr>
              <w:spacing w:after="0" w:line="240" w:lineRule="auto"/>
              <w:jc w:val="right"/>
            </w:pPr>
          </w:p>
          <w:p w:rsidR="00B20BCD" w:rsidRPr="003C29E3" w:rsidRDefault="00B20BCD" w:rsidP="00863C40">
            <w:pPr>
              <w:spacing w:after="0" w:line="240" w:lineRule="auto"/>
              <w:jc w:val="right"/>
            </w:pPr>
          </w:p>
          <w:p w:rsidR="00B20BCD" w:rsidRPr="003C29E3" w:rsidRDefault="00B20BCD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B20BCD" w:rsidRPr="003C29E3" w:rsidRDefault="00B20BCD" w:rsidP="00863C40">
            <w:pPr>
              <w:spacing w:after="0" w:line="240" w:lineRule="auto"/>
              <w:jc w:val="right"/>
            </w:pPr>
          </w:p>
          <w:p w:rsidR="00B20BCD" w:rsidRPr="003C29E3" w:rsidRDefault="00B20BCD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B20BCD" w:rsidRDefault="00B20BCD" w:rsidP="00863C40">
            <w:pPr>
              <w:spacing w:after="0" w:line="240" w:lineRule="auto"/>
            </w:pPr>
          </w:p>
          <w:p w:rsidR="00B20BCD" w:rsidRPr="003C29E3" w:rsidRDefault="00B20BCD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20BCD" w:rsidRPr="00E32A78" w:rsidRDefault="00B20BCD" w:rsidP="00C465D0">
      <w:pPr>
        <w:pStyle w:val="ListParagraph"/>
        <w:spacing w:after="0" w:line="240" w:lineRule="auto"/>
        <w:ind w:left="0"/>
        <w:jc w:val="both"/>
      </w:pPr>
    </w:p>
    <w:sectPr w:rsidR="00B20BCD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152E1"/>
    <w:rsid w:val="00330CB7"/>
    <w:rsid w:val="0038585C"/>
    <w:rsid w:val="003B684F"/>
    <w:rsid w:val="003C29E3"/>
    <w:rsid w:val="003C5F28"/>
    <w:rsid w:val="003D0C6B"/>
    <w:rsid w:val="004013C8"/>
    <w:rsid w:val="0041697A"/>
    <w:rsid w:val="004229EA"/>
    <w:rsid w:val="004301A7"/>
    <w:rsid w:val="00445F9C"/>
    <w:rsid w:val="004612BA"/>
    <w:rsid w:val="00490031"/>
    <w:rsid w:val="004A607B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11A95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20BCD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EF70EF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6</Pages>
  <Words>1603</Words>
  <Characters>9142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11</cp:revision>
  <cp:lastPrinted>2017-12-12T13:08:00Z</cp:lastPrinted>
  <dcterms:created xsi:type="dcterms:W3CDTF">2017-11-09T12:29:00Z</dcterms:created>
  <dcterms:modified xsi:type="dcterms:W3CDTF">2017-12-12T13:13:00Z</dcterms:modified>
</cp:coreProperties>
</file>